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B8435" w14:textId="77777777" w:rsidR="00061FC4" w:rsidRDefault="00061FC4" w:rsidP="00061FC4">
      <w:pPr>
        <w:pStyle w:val="NoSpacing"/>
      </w:pPr>
      <w:r>
        <w:rPr>
          <w:u w:val="single"/>
        </w:rPr>
        <w:t>Henry BURTON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381BAF06" w14:textId="77777777" w:rsidR="00061FC4" w:rsidRDefault="00061FC4" w:rsidP="00061FC4">
      <w:pPr>
        <w:pStyle w:val="NoSpacing"/>
      </w:pPr>
      <w:r>
        <w:t>Prior of Southwark, Surrey.</w:t>
      </w:r>
    </w:p>
    <w:p w14:paraId="1916392C" w14:textId="77777777" w:rsidR="00061FC4" w:rsidRDefault="00061FC4" w:rsidP="00061FC4">
      <w:pPr>
        <w:pStyle w:val="NoSpacing"/>
      </w:pPr>
    </w:p>
    <w:p w14:paraId="049C051C" w14:textId="77777777" w:rsidR="00061FC4" w:rsidRDefault="00061FC4" w:rsidP="00061FC4">
      <w:pPr>
        <w:pStyle w:val="NoSpacing"/>
      </w:pPr>
    </w:p>
    <w:p w14:paraId="707CB885" w14:textId="77777777" w:rsidR="00061FC4" w:rsidRDefault="00061FC4" w:rsidP="00061FC4">
      <w:pPr>
        <w:pStyle w:val="NoSpacing"/>
      </w:pPr>
      <w:r>
        <w:tab/>
        <w:t>1483</w:t>
      </w:r>
      <w:r>
        <w:tab/>
        <w:t xml:space="preserve">He made a plaint of trespass and contempt against Thomas </w:t>
      </w:r>
      <w:proofErr w:type="spellStart"/>
      <w:r>
        <w:t>Averey</w:t>
      </w:r>
      <w:proofErr w:type="spellEnd"/>
      <w:r>
        <w:t xml:space="preserve"> of</w:t>
      </w:r>
    </w:p>
    <w:p w14:paraId="7BBFACBD" w14:textId="77777777" w:rsidR="00061FC4" w:rsidRDefault="00061FC4" w:rsidP="00061FC4">
      <w:pPr>
        <w:pStyle w:val="NoSpacing"/>
      </w:pPr>
      <w:r>
        <w:tab/>
      </w:r>
      <w:r>
        <w:tab/>
        <w:t>Southwark(q.v.).</w:t>
      </w:r>
    </w:p>
    <w:p w14:paraId="0352DA8E" w14:textId="77777777" w:rsidR="00061FC4" w:rsidRDefault="00061FC4" w:rsidP="00061FC4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1C9731DC" w14:textId="77777777" w:rsidR="00061FC4" w:rsidRDefault="00061FC4" w:rsidP="00061FC4">
      <w:pPr>
        <w:pStyle w:val="NoSpacing"/>
      </w:pPr>
      <w:r>
        <w:tab/>
        <w:t>1483</w:t>
      </w:r>
      <w:r>
        <w:tab/>
        <w:t>He made a plaint of debt against John Mark of London, haberdasher(q.v.).</w:t>
      </w:r>
    </w:p>
    <w:p w14:paraId="6F608835" w14:textId="77777777" w:rsidR="00061FC4" w:rsidRDefault="00061FC4" w:rsidP="00061FC4">
      <w:pPr>
        <w:pStyle w:val="NoSpacing"/>
      </w:pPr>
      <w:r>
        <w:tab/>
      </w:r>
      <w:r>
        <w:tab/>
        <w:t>(ibid.)</w:t>
      </w:r>
    </w:p>
    <w:p w14:paraId="65564E71" w14:textId="77777777" w:rsidR="00061FC4" w:rsidRDefault="00061FC4" w:rsidP="00061FC4">
      <w:pPr>
        <w:pStyle w:val="NoSpacing"/>
        <w:ind w:left="1440" w:hanging="720"/>
      </w:pPr>
      <w:r>
        <w:t>1483</w:t>
      </w:r>
      <w:r>
        <w:tab/>
        <w:t>He made a plaint of trespass against Thomas Marshall of Southwark(q.v.).  (ibid.)</w:t>
      </w:r>
    </w:p>
    <w:p w14:paraId="3B0C2230" w14:textId="77777777" w:rsidR="00061FC4" w:rsidRDefault="00061FC4" w:rsidP="00061FC4">
      <w:pPr>
        <w:pStyle w:val="NoSpacing"/>
      </w:pPr>
      <w:r>
        <w:tab/>
        <w:t>1483</w:t>
      </w:r>
      <w:r>
        <w:tab/>
        <w:t xml:space="preserve">He made a plaint of debt against </w:t>
      </w:r>
      <w:proofErr w:type="spellStart"/>
      <w:r>
        <w:t>Pastus</w:t>
      </w:r>
      <w:proofErr w:type="spellEnd"/>
      <w:r>
        <w:t xml:space="preserve"> Perot of Southwark(q.v.).  (ibid.)</w:t>
      </w:r>
    </w:p>
    <w:p w14:paraId="5B885CCF" w14:textId="77777777" w:rsidR="00061FC4" w:rsidRDefault="00061FC4" w:rsidP="00061FC4">
      <w:pPr>
        <w:pStyle w:val="NoSpacing"/>
      </w:pPr>
    </w:p>
    <w:p w14:paraId="195D5515" w14:textId="77777777" w:rsidR="00061FC4" w:rsidRDefault="00061FC4" w:rsidP="00061FC4">
      <w:pPr>
        <w:pStyle w:val="NoSpacing"/>
      </w:pPr>
    </w:p>
    <w:p w14:paraId="2C95BEFA" w14:textId="77777777" w:rsidR="00061FC4" w:rsidRDefault="00061FC4" w:rsidP="00061FC4">
      <w:pPr>
        <w:pStyle w:val="NoSpacing"/>
      </w:pPr>
      <w:r>
        <w:t>2 April 2019</w:t>
      </w:r>
    </w:p>
    <w:p w14:paraId="4C41DB44" w14:textId="77777777" w:rsidR="006B2F86" w:rsidRPr="00E71FC3" w:rsidRDefault="00061FC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9F8E1" w14:textId="77777777" w:rsidR="00061FC4" w:rsidRDefault="00061FC4" w:rsidP="00E71FC3">
      <w:pPr>
        <w:spacing w:after="0" w:line="240" w:lineRule="auto"/>
      </w:pPr>
      <w:r>
        <w:separator/>
      </w:r>
    </w:p>
  </w:endnote>
  <w:endnote w:type="continuationSeparator" w:id="0">
    <w:p w14:paraId="18282529" w14:textId="77777777" w:rsidR="00061FC4" w:rsidRDefault="00061F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DE8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5B006" w14:textId="77777777" w:rsidR="00061FC4" w:rsidRDefault="00061FC4" w:rsidP="00E71FC3">
      <w:pPr>
        <w:spacing w:after="0" w:line="240" w:lineRule="auto"/>
      </w:pPr>
      <w:r>
        <w:separator/>
      </w:r>
    </w:p>
  </w:footnote>
  <w:footnote w:type="continuationSeparator" w:id="0">
    <w:p w14:paraId="5E4ED135" w14:textId="77777777" w:rsidR="00061FC4" w:rsidRDefault="00061F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FC4"/>
    <w:rsid w:val="00061FC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2B0F0"/>
  <w15:chartTrackingRefBased/>
  <w15:docId w15:val="{109BBAE2-BA2F-40A1-AA6B-14E0957B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2019-05-04T20:04:00Z</dcterms:created>
  <dcterms:modified xsi:type="dcterms:W3CDTF">2019-05-04T20:05:00Z</dcterms:modified>
</cp:coreProperties>
</file>